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447D56" w14:textId="77777777" w:rsidR="00207092" w:rsidRDefault="00207092" w:rsidP="0020709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WIRYET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fl.1413)</w:t>
      </w:r>
    </w:p>
    <w:p w14:paraId="25892F99" w14:textId="77777777" w:rsidR="00207092" w:rsidRDefault="00207092" w:rsidP="0020709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Draper.</w:t>
      </w:r>
    </w:p>
    <w:p w14:paraId="1AF3D507" w14:textId="77777777" w:rsidR="00207092" w:rsidRDefault="00207092" w:rsidP="00207092">
      <w:pPr>
        <w:pStyle w:val="NoSpacing"/>
        <w:rPr>
          <w:rFonts w:cs="Times New Roman"/>
          <w:szCs w:val="24"/>
        </w:rPr>
      </w:pPr>
    </w:p>
    <w:p w14:paraId="17403C38" w14:textId="77777777" w:rsidR="00207092" w:rsidRDefault="00207092" w:rsidP="00207092">
      <w:pPr>
        <w:pStyle w:val="NoSpacing"/>
        <w:rPr>
          <w:rFonts w:cs="Times New Roman"/>
          <w:szCs w:val="24"/>
        </w:rPr>
      </w:pPr>
    </w:p>
    <w:p w14:paraId="1652FF8C" w14:textId="77777777" w:rsidR="00207092" w:rsidRDefault="00207092" w:rsidP="0020709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1413</w:t>
      </w:r>
      <w:r>
        <w:rPr>
          <w:rFonts w:cs="Times New Roman"/>
          <w:szCs w:val="24"/>
        </w:rPr>
        <w:tab/>
        <w:t>He took on an apprentice, Thomas Wynter(q.v.).</w:t>
      </w:r>
    </w:p>
    <w:p w14:paraId="0922511D" w14:textId="77777777" w:rsidR="00207092" w:rsidRDefault="00207092" w:rsidP="0020709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657883">
          <w:rPr>
            <w:rStyle w:val="Hyperlink"/>
            <w:rFonts w:cs="Times New Roman"/>
            <w:szCs w:val="24"/>
          </w:rPr>
          <w:t>www.londonroll.org</w:t>
        </w:r>
      </w:hyperlink>
      <w:r>
        <w:rPr>
          <w:rFonts w:cs="Times New Roman"/>
          <w:szCs w:val="24"/>
        </w:rPr>
        <w:t>)</w:t>
      </w:r>
    </w:p>
    <w:p w14:paraId="048E824E" w14:textId="77777777" w:rsidR="00207092" w:rsidRDefault="00207092" w:rsidP="00207092">
      <w:pPr>
        <w:pStyle w:val="NoSpacing"/>
        <w:rPr>
          <w:rFonts w:cs="Times New Roman"/>
          <w:szCs w:val="24"/>
        </w:rPr>
      </w:pPr>
    </w:p>
    <w:p w14:paraId="6A29A9B9" w14:textId="77777777" w:rsidR="00207092" w:rsidRDefault="00207092" w:rsidP="00207092">
      <w:pPr>
        <w:pStyle w:val="NoSpacing"/>
        <w:rPr>
          <w:rFonts w:cs="Times New Roman"/>
          <w:szCs w:val="24"/>
        </w:rPr>
      </w:pPr>
    </w:p>
    <w:p w14:paraId="5B6111AC" w14:textId="77777777" w:rsidR="00207092" w:rsidRDefault="00207092" w:rsidP="0020709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May 2024</w:t>
      </w:r>
    </w:p>
    <w:p w14:paraId="2654159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84787E" w14:textId="77777777" w:rsidR="00207092" w:rsidRDefault="00207092" w:rsidP="009139A6">
      <w:r>
        <w:separator/>
      </w:r>
    </w:p>
  </w:endnote>
  <w:endnote w:type="continuationSeparator" w:id="0">
    <w:p w14:paraId="29D13930" w14:textId="77777777" w:rsidR="00207092" w:rsidRDefault="0020709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6F6A7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9A06A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CE859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92177C" w14:textId="77777777" w:rsidR="00207092" w:rsidRDefault="00207092" w:rsidP="009139A6">
      <w:r>
        <w:separator/>
      </w:r>
    </w:p>
  </w:footnote>
  <w:footnote w:type="continuationSeparator" w:id="0">
    <w:p w14:paraId="7AE8DF58" w14:textId="77777777" w:rsidR="00207092" w:rsidRDefault="0020709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79CDB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F82CC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55EC8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092"/>
    <w:rsid w:val="000666E0"/>
    <w:rsid w:val="00207092"/>
    <w:rsid w:val="002510B7"/>
    <w:rsid w:val="00270799"/>
    <w:rsid w:val="005C130B"/>
    <w:rsid w:val="00826F5C"/>
    <w:rsid w:val="009139A6"/>
    <w:rsid w:val="009411C2"/>
    <w:rsid w:val="009448BB"/>
    <w:rsid w:val="00947624"/>
    <w:rsid w:val="009D4751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4185AD"/>
  <w15:chartTrackingRefBased/>
  <w15:docId w15:val="{DBC4FAAC-EBCD-47C4-A40B-BABB3B530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0709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ondonroll.org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2024-05-18T20:54:00Z</dcterms:created>
  <dcterms:modified xsi:type="dcterms:W3CDTF">2024-05-18T20:54:00Z</dcterms:modified>
</cp:coreProperties>
</file>